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3D54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4EE697C8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Middleton, Kent.</w:t>
      </w:r>
    </w:p>
    <w:p w14:paraId="7F59AC71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39749F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3BBE1E" w14:textId="77777777" w:rsidR="00D509A2" w:rsidRDefault="00D509A2" w:rsidP="00D509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7F9743E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7ED455E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8AEEA1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F17B44" w14:textId="77777777" w:rsidR="00D509A2" w:rsidRDefault="00D509A2" w:rsidP="00D509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6B38F3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5DA2" w14:textId="77777777" w:rsidR="00D509A2" w:rsidRDefault="00D509A2" w:rsidP="009139A6">
      <w:r>
        <w:separator/>
      </w:r>
    </w:p>
  </w:endnote>
  <w:endnote w:type="continuationSeparator" w:id="0">
    <w:p w14:paraId="575FBCC5" w14:textId="77777777" w:rsidR="00D509A2" w:rsidRDefault="00D509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229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86A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7A3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CA5C8" w14:textId="77777777" w:rsidR="00D509A2" w:rsidRDefault="00D509A2" w:rsidP="009139A6">
      <w:r>
        <w:separator/>
      </w:r>
    </w:p>
  </w:footnote>
  <w:footnote w:type="continuationSeparator" w:id="0">
    <w:p w14:paraId="0DD5C24A" w14:textId="77777777" w:rsidR="00D509A2" w:rsidRDefault="00D509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16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5D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04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9A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09A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1B02D"/>
  <w15:chartTrackingRefBased/>
  <w15:docId w15:val="{A48F8B4F-A39C-40C4-853B-A049DA93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09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2022-04-10T20:38:00Z</dcterms:created>
  <dcterms:modified xsi:type="dcterms:W3CDTF">2022-04-10T20:38:00Z</dcterms:modified>
</cp:coreProperties>
</file>